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JOIGNOUR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East Riding of Yorkshire, into lands of the late Elizabeth de la Pole(q.v.).</w:t>
      </w: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21-293)</w:t>
      </w: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Sulcoates</w:t>
      </w:r>
      <w:proofErr w:type="spellEnd"/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ibid.eCIPM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21-294)</w:t>
      </w: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47DD8" w:rsidRDefault="00547DD8" w:rsidP="00547D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  <w:bookmarkStart w:id="0" w:name="_GoBack"/>
      <w:bookmarkEnd w:id="0"/>
    </w:p>
    <w:sectPr w:rsidR="006B2F86" w:rsidRPr="00547D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DD8" w:rsidRDefault="00547DD8" w:rsidP="00E71FC3">
      <w:pPr>
        <w:spacing w:after="0" w:line="240" w:lineRule="auto"/>
      </w:pPr>
      <w:r>
        <w:separator/>
      </w:r>
    </w:p>
  </w:endnote>
  <w:endnote w:type="continuationSeparator" w:id="0">
    <w:p w:rsidR="00547DD8" w:rsidRDefault="00547D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DD8" w:rsidRDefault="00547DD8" w:rsidP="00E71FC3">
      <w:pPr>
        <w:spacing w:after="0" w:line="240" w:lineRule="auto"/>
      </w:pPr>
      <w:r>
        <w:separator/>
      </w:r>
    </w:p>
  </w:footnote>
  <w:footnote w:type="continuationSeparator" w:id="0">
    <w:p w:rsidR="00547DD8" w:rsidRDefault="00547D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DD8"/>
    <w:rsid w:val="00547DD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B33A9"/>
  <w15:chartTrackingRefBased/>
  <w15:docId w15:val="{1DF00825-D59C-47D4-9775-FEAAD216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2016-03-01T13:36:00Z</dcterms:created>
  <dcterms:modified xsi:type="dcterms:W3CDTF">2016-03-01T13:36:00Z</dcterms:modified>
</cp:coreProperties>
</file>